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EAB" w:rsidRDefault="00902EAB" w:rsidP="00167DEB">
      <w:pPr>
        <w:jc w:val="center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roundrect id="_x0000_s1026" style="position:absolute;left:0;text-align:left;margin-left:108.75pt;margin-top:-9.35pt;width:323.6pt;height:34.05pt;z-index:251646976" arcsize="10923f">
            <v:textbox>
              <w:txbxContent>
                <w:p w:rsidR="00902EAB" w:rsidRPr="006C2F14" w:rsidRDefault="00902EAB" w:rsidP="00167DEB">
                  <w:pPr>
                    <w:jc w:val="center"/>
                    <w:rPr>
                      <w:sz w:val="32"/>
                    </w:rPr>
                  </w:pPr>
                  <w:r w:rsidRPr="006C2F14">
                    <w:rPr>
                      <w:sz w:val="32"/>
                    </w:rPr>
                    <w:t xml:space="preserve">DOĞAL SAYILAR ETKİNLİK ÇALIŞMASI  </w:t>
                  </w:r>
                  <w:r>
                    <w:rPr>
                      <w:sz w:val="32"/>
                    </w:rPr>
                    <w:t>2</w:t>
                  </w:r>
                </w:p>
              </w:txbxContent>
            </v:textbox>
          </v:roundrect>
        </w:pict>
      </w:r>
    </w:p>
    <w:p w:rsidR="00902EAB" w:rsidRDefault="00902EAB" w:rsidP="00EA2A91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167DEB">
        <w:rPr>
          <w:rFonts w:ascii="Times New Roman" w:hAnsi="Times New Roman"/>
          <w:sz w:val="28"/>
        </w:rPr>
        <w:t>Aşağıda verilen sayıların okunuşlarını karşılarına yazınız.</w:t>
      </w:r>
    </w:p>
    <w:p w:rsidR="00902EAB" w:rsidRDefault="00902EAB" w:rsidP="00EA2A91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7859 &gt;&gt;  ………………………………………………………………………….</w:t>
      </w:r>
    </w:p>
    <w:p w:rsidR="00902EAB" w:rsidRDefault="00902EAB" w:rsidP="00167DEB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8317 &gt;&gt;  ……………………………………………………………………………..</w:t>
      </w:r>
    </w:p>
    <w:p w:rsidR="00902EAB" w:rsidRDefault="00902EAB" w:rsidP="00167DEB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3729 &gt;&gt;  …………………………………………………………………………..</w:t>
      </w:r>
    </w:p>
    <w:p w:rsidR="00902EAB" w:rsidRDefault="00902EAB" w:rsidP="00167DEB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4060 &gt;&gt; ……………………………………………………………………………</w:t>
      </w:r>
    </w:p>
    <w:p w:rsidR="00902EAB" w:rsidRDefault="00902EAB" w:rsidP="00167DEB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62873 &gt;&gt; ……………………………………………………………………………</w:t>
      </w:r>
    </w:p>
    <w:p w:rsidR="00902EAB" w:rsidRDefault="00902EAB" w:rsidP="00167DEB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93476  &gt;&gt; ………………………………………………………………………………….</w:t>
      </w:r>
    </w:p>
    <w:p w:rsidR="00902EAB" w:rsidRDefault="00902EAB" w:rsidP="00167DEB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30804  &gt;&gt; …………………………………………………………………………………</w:t>
      </w:r>
    </w:p>
    <w:p w:rsidR="00902EAB" w:rsidRDefault="00902EAB" w:rsidP="00167DEB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17309 &gt;&gt; …………………………………………………………………………………….</w:t>
      </w:r>
    </w:p>
    <w:p w:rsidR="00902EAB" w:rsidRDefault="00902EAB" w:rsidP="00167DEB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934057 &gt;&gt; ……………………………………………………………………………………</w:t>
      </w:r>
    </w:p>
    <w:p w:rsidR="00902EAB" w:rsidRDefault="00902EAB" w:rsidP="00167DEB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357806 &gt;&gt; …………………………………………………………………………………</w:t>
      </w:r>
    </w:p>
    <w:p w:rsidR="00902EAB" w:rsidRDefault="00902EAB" w:rsidP="00167DEB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620409 &gt;&gt; ……………………………………………………………………………………</w:t>
      </w:r>
    </w:p>
    <w:p w:rsidR="00902EAB" w:rsidRDefault="00902EAB" w:rsidP="00955DB2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507870 &gt;&gt; …………………………………………………………………………………...</w:t>
      </w:r>
    </w:p>
    <w:p w:rsidR="00902EAB" w:rsidRDefault="00902EAB" w:rsidP="00366A82">
      <w:pPr>
        <w:rPr>
          <w:color w:val="C0C0C0"/>
          <w:sz w:val="16"/>
          <w:szCs w:val="16"/>
        </w:rPr>
      </w:pPr>
      <w:r>
        <w:rPr>
          <w:rFonts w:ascii="Times New Roman" w:hAnsi="Times New Roman"/>
          <w:sz w:val="28"/>
        </w:rPr>
        <w:t xml:space="preserve">Aşağıdaki boşlukları doldurun.  </w:t>
      </w:r>
      <w:hyperlink r:id="rId6" w:history="1">
        <w:r>
          <w:rPr>
            <w:rStyle w:val="Hyperlink"/>
            <w:color w:val="C0C0C0"/>
            <w:sz w:val="16"/>
            <w:szCs w:val="16"/>
          </w:rPr>
          <w:t>www.sorubak.com</w:t>
        </w:r>
      </w:hyperlink>
      <w:r>
        <w:rPr>
          <w:color w:val="C0C0C0"/>
          <w:sz w:val="16"/>
          <w:szCs w:val="16"/>
        </w:rPr>
        <w:t xml:space="preserve"> </w:t>
      </w:r>
    </w:p>
    <w:p w:rsidR="00902EAB" w:rsidRDefault="00902EAB" w:rsidP="00955DB2">
      <w:pPr>
        <w:spacing w:after="0"/>
        <w:jc w:val="center"/>
        <w:rPr>
          <w:rFonts w:ascii="Times New Roman" w:hAnsi="Times New Roman"/>
          <w:sz w:val="28"/>
        </w:rPr>
      </w:pPr>
    </w:p>
    <w:tbl>
      <w:tblPr>
        <w:tblpPr w:leftFromText="141" w:rightFromText="141" w:vertAnchor="text" w:horzAnchor="page" w:tblpX="937" w:tblpY="28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3"/>
        <w:gridCol w:w="1134"/>
        <w:gridCol w:w="992"/>
        <w:gridCol w:w="1056"/>
        <w:gridCol w:w="1134"/>
        <w:gridCol w:w="1276"/>
        <w:gridCol w:w="992"/>
      </w:tblGrid>
      <w:tr w:rsidR="00902EAB" w:rsidRPr="005D191D" w:rsidTr="005D191D">
        <w:tc>
          <w:tcPr>
            <w:tcW w:w="1243" w:type="dxa"/>
          </w:tcPr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 xml:space="preserve">Sayı </w:t>
            </w:r>
          </w:p>
        </w:tc>
        <w:tc>
          <w:tcPr>
            <w:tcW w:w="6584" w:type="dxa"/>
            <w:gridSpan w:val="6"/>
          </w:tcPr>
          <w:p w:rsidR="00902EAB" w:rsidRPr="005D191D" w:rsidRDefault="00902EAB" w:rsidP="005D191D">
            <w:pPr>
              <w:spacing w:after="0" w:line="240" w:lineRule="auto"/>
              <w:jc w:val="center"/>
              <w:rPr>
                <w:rFonts w:ascii="Times New Roman" w:hAnsi="Times New Roman"/>
                <w:sz w:val="40"/>
              </w:rPr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207.8pt;margin-top:16.55pt;width:79.9pt;height:18.25pt;z-index:251648000;mso-position-horizontal-relative:text;mso-position-vertical-relative:text" o:connectortype="straight">
                  <v:stroke endarrow="block"/>
                </v:shape>
              </w:pict>
            </w:r>
            <w:r w:rsidRPr="005D191D">
              <w:rPr>
                <w:rFonts w:ascii="Times New Roman" w:hAnsi="Times New Roman"/>
                <w:sz w:val="40"/>
              </w:rPr>
              <w:t>7 2 1 8 6 5</w:t>
            </w:r>
          </w:p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noProof/>
                <w:lang w:eastAsia="tr-TR"/>
              </w:rPr>
              <w:pict>
                <v:shape id="_x0000_s1028" type="#_x0000_t32" style="position:absolute;margin-left:184.05pt;margin-top:-.85pt;width:34pt;height:12.65pt;z-index:251649024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29" type="#_x0000_t32" style="position:absolute;margin-left:166.65pt;margin-top:-.85pt;width:2.35pt;height:12.65pt;z-index:251650048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30" type="#_x0000_t32" style="position:absolute;margin-left:136.55pt;margin-top:-.85pt;width:9.5pt;height:12.65pt;flip:x;z-index:251651072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31" type="#_x0000_t32" style="position:absolute;margin-left:82.75pt;margin-top:-.85pt;width:48.3pt;height:12.65pt;flip:x;z-index:251652096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32" type="#_x0000_t32" style="position:absolute;margin-left:16.3pt;margin-top:-.85pt;width:99.7pt;height:12.65pt;flip:x;z-index:251653120" o:connectortype="straight">
                  <v:stroke endarrow="block"/>
                </v:shape>
              </w:pict>
            </w:r>
          </w:p>
        </w:tc>
      </w:tr>
      <w:tr w:rsidR="00902EAB" w:rsidRPr="005D191D" w:rsidTr="005D191D">
        <w:tc>
          <w:tcPr>
            <w:tcW w:w="1243" w:type="dxa"/>
          </w:tcPr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Basamak</w:t>
            </w:r>
          </w:p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 xml:space="preserve">Adı </w:t>
            </w:r>
          </w:p>
        </w:tc>
        <w:tc>
          <w:tcPr>
            <w:tcW w:w="1134" w:type="dxa"/>
          </w:tcPr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………</w:t>
            </w:r>
          </w:p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………</w:t>
            </w:r>
          </w:p>
        </w:tc>
        <w:tc>
          <w:tcPr>
            <w:tcW w:w="992" w:type="dxa"/>
          </w:tcPr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……..</w:t>
            </w:r>
          </w:p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……..</w:t>
            </w:r>
          </w:p>
        </w:tc>
        <w:tc>
          <w:tcPr>
            <w:tcW w:w="1056" w:type="dxa"/>
          </w:tcPr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……..</w:t>
            </w:r>
          </w:p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………</w:t>
            </w:r>
          </w:p>
        </w:tc>
        <w:tc>
          <w:tcPr>
            <w:tcW w:w="1134" w:type="dxa"/>
          </w:tcPr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………</w:t>
            </w:r>
          </w:p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………</w:t>
            </w:r>
          </w:p>
        </w:tc>
        <w:tc>
          <w:tcPr>
            <w:tcW w:w="1276" w:type="dxa"/>
          </w:tcPr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………..</w:t>
            </w:r>
          </w:p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……….</w:t>
            </w:r>
          </w:p>
        </w:tc>
        <w:tc>
          <w:tcPr>
            <w:tcW w:w="992" w:type="dxa"/>
          </w:tcPr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……..</w:t>
            </w:r>
          </w:p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……..</w:t>
            </w:r>
          </w:p>
        </w:tc>
      </w:tr>
      <w:tr w:rsidR="00902EAB" w:rsidRPr="005D191D" w:rsidTr="005D191D">
        <w:tc>
          <w:tcPr>
            <w:tcW w:w="1243" w:type="dxa"/>
          </w:tcPr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 xml:space="preserve">Basamak </w:t>
            </w:r>
          </w:p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 xml:space="preserve">Değeri </w:t>
            </w:r>
          </w:p>
        </w:tc>
        <w:tc>
          <w:tcPr>
            <w:tcW w:w="1134" w:type="dxa"/>
          </w:tcPr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………</w:t>
            </w:r>
          </w:p>
        </w:tc>
        <w:tc>
          <w:tcPr>
            <w:tcW w:w="992" w:type="dxa"/>
          </w:tcPr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……..</w:t>
            </w:r>
          </w:p>
        </w:tc>
        <w:tc>
          <w:tcPr>
            <w:tcW w:w="1056" w:type="dxa"/>
          </w:tcPr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……..</w:t>
            </w:r>
          </w:p>
        </w:tc>
        <w:tc>
          <w:tcPr>
            <w:tcW w:w="1134" w:type="dxa"/>
          </w:tcPr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……..</w:t>
            </w:r>
          </w:p>
        </w:tc>
        <w:tc>
          <w:tcPr>
            <w:tcW w:w="1276" w:type="dxa"/>
          </w:tcPr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………</w:t>
            </w:r>
          </w:p>
        </w:tc>
        <w:tc>
          <w:tcPr>
            <w:tcW w:w="992" w:type="dxa"/>
          </w:tcPr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……..</w:t>
            </w:r>
          </w:p>
        </w:tc>
      </w:tr>
    </w:tbl>
    <w:p w:rsidR="00902EAB" w:rsidRDefault="00902EAB" w:rsidP="00167DEB">
      <w:pPr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rect id="_x0000_s1033" style="position:absolute;margin-left:-.95pt;margin-top:19.15pt;width:137.7pt;height:93.45pt;z-index:251666432;mso-position-horizontal-relative:text;mso-position-vertical-relative:text">
            <v:textbox>
              <w:txbxContent>
                <w:p w:rsidR="00902EAB" w:rsidRPr="00EA2A91" w:rsidRDefault="00902EAB" w:rsidP="00EA2A91">
                  <w:pPr>
                    <w:rPr>
                      <w:rFonts w:ascii="Times New Roman" w:hAnsi="Times New Roman"/>
                      <w:sz w:val="28"/>
                      <w:u w:val="single"/>
                    </w:rPr>
                  </w:pPr>
                  <w:r w:rsidRPr="00EA2A91">
                    <w:rPr>
                      <w:rFonts w:ascii="Times New Roman" w:hAnsi="Times New Roman"/>
                      <w:sz w:val="28"/>
                      <w:u w:val="single"/>
                    </w:rPr>
                    <w:t>BÖLÜKLER</w:t>
                  </w:r>
                </w:p>
                <w:p w:rsidR="00902EAB" w:rsidRPr="00955DB2" w:rsidRDefault="00902EAB" w:rsidP="00EA2A91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Birler Bölüğü:……..</w:t>
                  </w:r>
                </w:p>
                <w:p w:rsidR="00902EAB" w:rsidRDefault="00902EAB" w:rsidP="00EA2A91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Binler Bölüğü:……..</w:t>
                  </w:r>
                </w:p>
                <w:p w:rsidR="00902EAB" w:rsidRDefault="00902EAB"/>
              </w:txbxContent>
            </v:textbox>
          </v:rect>
        </w:pict>
      </w:r>
    </w:p>
    <w:p w:rsidR="00902EAB" w:rsidRDefault="00902EAB" w:rsidP="00167DEB">
      <w:pPr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rect id="_x0000_s1034" style="position:absolute;margin-left:-.95pt;margin-top:122pt;width:137.7pt;height:93.45pt;z-index:251667456">
            <v:textbox>
              <w:txbxContent>
                <w:p w:rsidR="00902EAB" w:rsidRPr="00EA2A91" w:rsidRDefault="00902EAB" w:rsidP="00EA2A91">
                  <w:pPr>
                    <w:rPr>
                      <w:rFonts w:ascii="Times New Roman" w:hAnsi="Times New Roman"/>
                      <w:sz w:val="28"/>
                      <w:u w:val="single"/>
                    </w:rPr>
                  </w:pPr>
                  <w:r w:rsidRPr="00EA2A91">
                    <w:rPr>
                      <w:rFonts w:ascii="Times New Roman" w:hAnsi="Times New Roman"/>
                      <w:sz w:val="28"/>
                      <w:u w:val="single"/>
                    </w:rPr>
                    <w:t>BÖLÜKLER</w:t>
                  </w:r>
                </w:p>
                <w:p w:rsidR="00902EAB" w:rsidRPr="00955DB2" w:rsidRDefault="00902EAB" w:rsidP="00EA2A91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Birler Bölüğü:……..</w:t>
                  </w:r>
                </w:p>
                <w:p w:rsidR="00902EAB" w:rsidRDefault="00902EAB" w:rsidP="00EA2A91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Binler Bölüğü:……..</w:t>
                  </w:r>
                </w:p>
                <w:p w:rsidR="00902EAB" w:rsidRDefault="00902EAB" w:rsidP="00EA2A91"/>
              </w:txbxContent>
            </v:textbox>
          </v:rect>
        </w:pict>
      </w:r>
      <w:r>
        <w:rPr>
          <w:rFonts w:ascii="Times New Roman" w:hAnsi="Times New Roman"/>
          <w:sz w:val="28"/>
        </w:rPr>
        <w:br w:type="textWrapping" w:clear="all"/>
      </w:r>
    </w:p>
    <w:tbl>
      <w:tblPr>
        <w:tblpPr w:leftFromText="141" w:rightFromText="141" w:vertAnchor="text" w:horzAnchor="page" w:tblpX="937" w:tblpY="-4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3"/>
        <w:gridCol w:w="1134"/>
        <w:gridCol w:w="992"/>
        <w:gridCol w:w="1056"/>
        <w:gridCol w:w="1134"/>
        <w:gridCol w:w="1276"/>
        <w:gridCol w:w="992"/>
      </w:tblGrid>
      <w:tr w:rsidR="00902EAB" w:rsidRPr="005D191D" w:rsidTr="005D191D">
        <w:tc>
          <w:tcPr>
            <w:tcW w:w="1243" w:type="dxa"/>
          </w:tcPr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 xml:space="preserve">Sayı </w:t>
            </w:r>
          </w:p>
        </w:tc>
        <w:tc>
          <w:tcPr>
            <w:tcW w:w="6584" w:type="dxa"/>
            <w:gridSpan w:val="6"/>
          </w:tcPr>
          <w:p w:rsidR="00902EAB" w:rsidRPr="005D191D" w:rsidRDefault="00902EAB" w:rsidP="005D191D">
            <w:pPr>
              <w:spacing w:after="0" w:line="240" w:lineRule="auto"/>
              <w:jc w:val="center"/>
              <w:rPr>
                <w:rFonts w:ascii="Times New Roman" w:hAnsi="Times New Roman"/>
                <w:sz w:val="40"/>
              </w:rPr>
            </w:pPr>
            <w:r>
              <w:rPr>
                <w:noProof/>
                <w:lang w:eastAsia="tr-TR"/>
              </w:rPr>
              <w:pict>
                <v:shape id="_x0000_s1035" type="#_x0000_t32" style="position:absolute;left:0;text-align:left;margin-left:207.8pt;margin-top:16.55pt;width:79.9pt;height:18.25pt;z-index:251654144;mso-position-horizontal-relative:text;mso-position-vertical-relative:text" o:connectortype="straight">
                  <v:stroke endarrow="block"/>
                </v:shape>
              </w:pict>
            </w:r>
            <w:r w:rsidRPr="005D191D">
              <w:rPr>
                <w:rFonts w:ascii="Times New Roman" w:hAnsi="Times New Roman"/>
                <w:sz w:val="40"/>
              </w:rPr>
              <w:t>2 4 0 8 7 3</w:t>
            </w:r>
          </w:p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noProof/>
                <w:lang w:eastAsia="tr-TR"/>
              </w:rPr>
              <w:pict>
                <v:shape id="_x0000_s1036" type="#_x0000_t32" style="position:absolute;margin-left:184.05pt;margin-top:-.85pt;width:34pt;height:12.65pt;z-index:251655168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37" type="#_x0000_t32" style="position:absolute;margin-left:166.65pt;margin-top:-.85pt;width:2.35pt;height:12.65pt;z-index:251656192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38" type="#_x0000_t32" style="position:absolute;margin-left:136.55pt;margin-top:-.85pt;width:9.5pt;height:12.65pt;flip:x;z-index:251657216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39" type="#_x0000_t32" style="position:absolute;margin-left:82.75pt;margin-top:-.85pt;width:48.3pt;height:12.65pt;flip:x;z-index:251658240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40" type="#_x0000_t32" style="position:absolute;margin-left:16.3pt;margin-top:-.85pt;width:99.7pt;height:12.65pt;flip:x;z-index:251659264" o:connectortype="straight">
                  <v:stroke endarrow="block"/>
                </v:shape>
              </w:pict>
            </w:r>
          </w:p>
        </w:tc>
      </w:tr>
      <w:tr w:rsidR="00902EAB" w:rsidRPr="005D191D" w:rsidTr="005D191D">
        <w:tc>
          <w:tcPr>
            <w:tcW w:w="1243" w:type="dxa"/>
          </w:tcPr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Basamak</w:t>
            </w:r>
          </w:p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 xml:space="preserve">Adı </w:t>
            </w:r>
          </w:p>
        </w:tc>
        <w:tc>
          <w:tcPr>
            <w:tcW w:w="1134" w:type="dxa"/>
          </w:tcPr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………</w:t>
            </w:r>
          </w:p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………</w:t>
            </w:r>
          </w:p>
        </w:tc>
        <w:tc>
          <w:tcPr>
            <w:tcW w:w="992" w:type="dxa"/>
          </w:tcPr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……..</w:t>
            </w:r>
          </w:p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……..</w:t>
            </w:r>
          </w:p>
        </w:tc>
        <w:tc>
          <w:tcPr>
            <w:tcW w:w="1056" w:type="dxa"/>
          </w:tcPr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……..</w:t>
            </w:r>
          </w:p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………</w:t>
            </w:r>
          </w:p>
        </w:tc>
        <w:tc>
          <w:tcPr>
            <w:tcW w:w="1134" w:type="dxa"/>
          </w:tcPr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………</w:t>
            </w:r>
          </w:p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………</w:t>
            </w:r>
          </w:p>
        </w:tc>
        <w:tc>
          <w:tcPr>
            <w:tcW w:w="1276" w:type="dxa"/>
          </w:tcPr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………..</w:t>
            </w:r>
          </w:p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……….</w:t>
            </w:r>
          </w:p>
        </w:tc>
        <w:tc>
          <w:tcPr>
            <w:tcW w:w="992" w:type="dxa"/>
          </w:tcPr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……..</w:t>
            </w:r>
          </w:p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……..</w:t>
            </w:r>
          </w:p>
        </w:tc>
      </w:tr>
      <w:tr w:rsidR="00902EAB" w:rsidRPr="005D191D" w:rsidTr="005D191D">
        <w:tc>
          <w:tcPr>
            <w:tcW w:w="1243" w:type="dxa"/>
          </w:tcPr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 xml:space="preserve">Basamak </w:t>
            </w:r>
          </w:p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 xml:space="preserve">Değeri </w:t>
            </w:r>
          </w:p>
        </w:tc>
        <w:tc>
          <w:tcPr>
            <w:tcW w:w="1134" w:type="dxa"/>
          </w:tcPr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………</w:t>
            </w:r>
          </w:p>
        </w:tc>
        <w:tc>
          <w:tcPr>
            <w:tcW w:w="992" w:type="dxa"/>
          </w:tcPr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……..</w:t>
            </w:r>
          </w:p>
        </w:tc>
        <w:tc>
          <w:tcPr>
            <w:tcW w:w="1056" w:type="dxa"/>
          </w:tcPr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……..</w:t>
            </w:r>
          </w:p>
        </w:tc>
        <w:tc>
          <w:tcPr>
            <w:tcW w:w="1134" w:type="dxa"/>
          </w:tcPr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……..</w:t>
            </w:r>
          </w:p>
        </w:tc>
        <w:tc>
          <w:tcPr>
            <w:tcW w:w="1276" w:type="dxa"/>
          </w:tcPr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………</w:t>
            </w:r>
          </w:p>
        </w:tc>
        <w:tc>
          <w:tcPr>
            <w:tcW w:w="992" w:type="dxa"/>
          </w:tcPr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……..</w:t>
            </w:r>
          </w:p>
        </w:tc>
      </w:tr>
    </w:tbl>
    <w:tbl>
      <w:tblPr>
        <w:tblpPr w:leftFromText="141" w:rightFromText="141" w:vertAnchor="text" w:horzAnchor="page" w:tblpX="937" w:tblpY="28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3"/>
        <w:gridCol w:w="1134"/>
        <w:gridCol w:w="992"/>
        <w:gridCol w:w="1056"/>
        <w:gridCol w:w="1134"/>
        <w:gridCol w:w="1276"/>
        <w:gridCol w:w="992"/>
      </w:tblGrid>
      <w:tr w:rsidR="00902EAB" w:rsidRPr="005D191D" w:rsidTr="005D191D">
        <w:tc>
          <w:tcPr>
            <w:tcW w:w="1243" w:type="dxa"/>
          </w:tcPr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 xml:space="preserve">Sayı </w:t>
            </w:r>
          </w:p>
        </w:tc>
        <w:tc>
          <w:tcPr>
            <w:tcW w:w="6584" w:type="dxa"/>
            <w:gridSpan w:val="6"/>
          </w:tcPr>
          <w:p w:rsidR="00902EAB" w:rsidRPr="005D191D" w:rsidRDefault="00902EAB" w:rsidP="005D191D">
            <w:pPr>
              <w:spacing w:after="0" w:line="240" w:lineRule="auto"/>
              <w:jc w:val="center"/>
              <w:rPr>
                <w:rFonts w:ascii="Times New Roman" w:hAnsi="Times New Roman"/>
                <w:sz w:val="40"/>
              </w:rPr>
            </w:pPr>
            <w:r>
              <w:rPr>
                <w:noProof/>
                <w:lang w:eastAsia="tr-TR"/>
              </w:rPr>
              <w:pict>
                <v:shape id="_x0000_s1041" type="#_x0000_t32" style="position:absolute;left:0;text-align:left;margin-left:207.8pt;margin-top:16.55pt;width:79.9pt;height:18.25pt;z-index:251660288;mso-position-horizontal-relative:text;mso-position-vertical-relative:text" o:connectortype="straight">
                  <v:stroke endarrow="block"/>
                </v:shape>
              </w:pict>
            </w:r>
            <w:r w:rsidRPr="005D191D">
              <w:rPr>
                <w:rFonts w:ascii="Times New Roman" w:hAnsi="Times New Roman"/>
                <w:sz w:val="40"/>
              </w:rPr>
              <w:t>9 3 4 0 7 0</w:t>
            </w:r>
          </w:p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noProof/>
                <w:lang w:eastAsia="tr-TR"/>
              </w:rPr>
              <w:pict>
                <v:shape id="_x0000_s1042" type="#_x0000_t32" style="position:absolute;margin-left:184.05pt;margin-top:-.85pt;width:34pt;height:12.65pt;z-index:251661312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43" type="#_x0000_t32" style="position:absolute;margin-left:166.65pt;margin-top:-.85pt;width:2.35pt;height:12.65pt;z-index:251662336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44" type="#_x0000_t32" style="position:absolute;margin-left:136.55pt;margin-top:-.85pt;width:9.5pt;height:12.65pt;flip:x;z-index:251663360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45" type="#_x0000_t32" style="position:absolute;margin-left:82.75pt;margin-top:-.85pt;width:48.3pt;height:12.65pt;flip:x;z-index:251664384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46" type="#_x0000_t32" style="position:absolute;margin-left:16.3pt;margin-top:-.85pt;width:99.7pt;height:12.65pt;flip:x;z-index:251665408" o:connectortype="straight">
                  <v:stroke endarrow="block"/>
                </v:shape>
              </w:pict>
            </w:r>
          </w:p>
        </w:tc>
      </w:tr>
      <w:tr w:rsidR="00902EAB" w:rsidRPr="005D191D" w:rsidTr="005D191D">
        <w:tc>
          <w:tcPr>
            <w:tcW w:w="1243" w:type="dxa"/>
          </w:tcPr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Basamak</w:t>
            </w:r>
          </w:p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 xml:space="preserve">Adı </w:t>
            </w:r>
          </w:p>
        </w:tc>
        <w:tc>
          <w:tcPr>
            <w:tcW w:w="1134" w:type="dxa"/>
          </w:tcPr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………</w:t>
            </w:r>
          </w:p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………</w:t>
            </w:r>
          </w:p>
        </w:tc>
        <w:tc>
          <w:tcPr>
            <w:tcW w:w="992" w:type="dxa"/>
          </w:tcPr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……..</w:t>
            </w:r>
          </w:p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……..</w:t>
            </w:r>
          </w:p>
        </w:tc>
        <w:tc>
          <w:tcPr>
            <w:tcW w:w="1056" w:type="dxa"/>
          </w:tcPr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……..</w:t>
            </w:r>
          </w:p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………</w:t>
            </w:r>
          </w:p>
        </w:tc>
        <w:tc>
          <w:tcPr>
            <w:tcW w:w="1134" w:type="dxa"/>
          </w:tcPr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………</w:t>
            </w:r>
          </w:p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………</w:t>
            </w:r>
          </w:p>
        </w:tc>
        <w:tc>
          <w:tcPr>
            <w:tcW w:w="1276" w:type="dxa"/>
          </w:tcPr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………..</w:t>
            </w:r>
          </w:p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……….</w:t>
            </w:r>
          </w:p>
        </w:tc>
        <w:tc>
          <w:tcPr>
            <w:tcW w:w="992" w:type="dxa"/>
          </w:tcPr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……..</w:t>
            </w:r>
          </w:p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……..</w:t>
            </w:r>
          </w:p>
        </w:tc>
      </w:tr>
      <w:tr w:rsidR="00902EAB" w:rsidRPr="005D191D" w:rsidTr="005D191D">
        <w:tc>
          <w:tcPr>
            <w:tcW w:w="1243" w:type="dxa"/>
          </w:tcPr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 xml:space="preserve">Basamak </w:t>
            </w:r>
          </w:p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 xml:space="preserve">Değeri </w:t>
            </w:r>
          </w:p>
        </w:tc>
        <w:tc>
          <w:tcPr>
            <w:tcW w:w="1134" w:type="dxa"/>
          </w:tcPr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………</w:t>
            </w:r>
          </w:p>
        </w:tc>
        <w:tc>
          <w:tcPr>
            <w:tcW w:w="992" w:type="dxa"/>
          </w:tcPr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……..</w:t>
            </w:r>
          </w:p>
        </w:tc>
        <w:tc>
          <w:tcPr>
            <w:tcW w:w="1056" w:type="dxa"/>
          </w:tcPr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……..</w:t>
            </w:r>
          </w:p>
        </w:tc>
        <w:tc>
          <w:tcPr>
            <w:tcW w:w="1134" w:type="dxa"/>
          </w:tcPr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……..</w:t>
            </w:r>
          </w:p>
        </w:tc>
        <w:tc>
          <w:tcPr>
            <w:tcW w:w="1276" w:type="dxa"/>
          </w:tcPr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………</w:t>
            </w:r>
          </w:p>
        </w:tc>
        <w:tc>
          <w:tcPr>
            <w:tcW w:w="992" w:type="dxa"/>
          </w:tcPr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902EAB" w:rsidRPr="005D191D" w:rsidRDefault="00902EAB" w:rsidP="005D191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5D191D">
              <w:rPr>
                <w:rFonts w:ascii="Times New Roman" w:hAnsi="Times New Roman"/>
                <w:sz w:val="28"/>
              </w:rPr>
              <w:t>……..</w:t>
            </w:r>
          </w:p>
        </w:tc>
      </w:tr>
    </w:tbl>
    <w:p w:rsidR="00902EAB" w:rsidRDefault="00902EAB" w:rsidP="00167DEB">
      <w:pPr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rect id="_x0000_s1047" style="position:absolute;margin-left:-.95pt;margin-top:16.3pt;width:137.7pt;height:93.45pt;z-index:251668480;mso-position-horizontal-relative:text;mso-position-vertical-relative:text">
            <v:textbox>
              <w:txbxContent>
                <w:p w:rsidR="00902EAB" w:rsidRPr="00EA2A91" w:rsidRDefault="00902EAB" w:rsidP="00EA2A91">
                  <w:pPr>
                    <w:rPr>
                      <w:rFonts w:ascii="Times New Roman" w:hAnsi="Times New Roman"/>
                      <w:sz w:val="28"/>
                      <w:u w:val="single"/>
                    </w:rPr>
                  </w:pPr>
                  <w:r w:rsidRPr="00EA2A91">
                    <w:rPr>
                      <w:rFonts w:ascii="Times New Roman" w:hAnsi="Times New Roman"/>
                      <w:sz w:val="28"/>
                      <w:u w:val="single"/>
                    </w:rPr>
                    <w:t>BÖLÜKLER</w:t>
                  </w:r>
                </w:p>
                <w:p w:rsidR="00902EAB" w:rsidRPr="00955DB2" w:rsidRDefault="00902EAB" w:rsidP="00EA2A91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Birler Bölüğü:……..</w:t>
                  </w:r>
                </w:p>
                <w:p w:rsidR="00902EAB" w:rsidRDefault="00902EAB" w:rsidP="00EA2A91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Binler Bölüğü:……..</w:t>
                  </w:r>
                </w:p>
                <w:p w:rsidR="00902EAB" w:rsidRDefault="00902EAB" w:rsidP="00EA2A91"/>
              </w:txbxContent>
            </v:textbox>
          </v:rect>
        </w:pict>
      </w:r>
    </w:p>
    <w:p w:rsidR="00902EAB" w:rsidRPr="00955DB2" w:rsidRDefault="00902EAB" w:rsidP="00955DB2">
      <w:pPr>
        <w:rPr>
          <w:rFonts w:ascii="Times New Roman" w:hAnsi="Times New Roman"/>
          <w:sz w:val="28"/>
        </w:rPr>
      </w:pPr>
    </w:p>
    <w:p w:rsidR="00902EAB" w:rsidRDefault="00902EAB" w:rsidP="00955DB2">
      <w:pPr>
        <w:rPr>
          <w:rFonts w:ascii="Times New Roman" w:hAnsi="Times New Roman"/>
          <w:sz w:val="28"/>
        </w:rPr>
      </w:pPr>
    </w:p>
    <w:p w:rsidR="00902EAB" w:rsidRPr="00955DB2" w:rsidRDefault="00902EAB" w:rsidP="00955DB2">
      <w:pPr>
        <w:ind w:firstLine="708"/>
        <w:rPr>
          <w:rFonts w:ascii="Times New Roman" w:hAnsi="Times New Roman"/>
          <w:sz w:val="28"/>
        </w:rPr>
      </w:pPr>
    </w:p>
    <w:sectPr w:rsidR="00902EAB" w:rsidRPr="00955DB2" w:rsidSect="00167DE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2EAB" w:rsidRDefault="00902EAB" w:rsidP="00167DEB">
      <w:pPr>
        <w:spacing w:after="0" w:line="240" w:lineRule="auto"/>
      </w:pPr>
      <w:r>
        <w:separator/>
      </w:r>
    </w:p>
  </w:endnote>
  <w:endnote w:type="continuationSeparator" w:id="0">
    <w:p w:rsidR="00902EAB" w:rsidRDefault="00902EAB" w:rsidP="00167D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2EAB" w:rsidRDefault="00902EAB" w:rsidP="00167DEB">
      <w:pPr>
        <w:spacing w:after="0" w:line="240" w:lineRule="auto"/>
      </w:pPr>
      <w:r>
        <w:separator/>
      </w:r>
    </w:p>
  </w:footnote>
  <w:footnote w:type="continuationSeparator" w:id="0">
    <w:p w:rsidR="00902EAB" w:rsidRDefault="00902EAB" w:rsidP="00167D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7DEB"/>
    <w:rsid w:val="00167DEB"/>
    <w:rsid w:val="00366A82"/>
    <w:rsid w:val="004616DC"/>
    <w:rsid w:val="005D191D"/>
    <w:rsid w:val="006C2F14"/>
    <w:rsid w:val="00902EAB"/>
    <w:rsid w:val="00955DB2"/>
    <w:rsid w:val="0099224D"/>
    <w:rsid w:val="00A2562A"/>
    <w:rsid w:val="00B4118A"/>
    <w:rsid w:val="00B77E49"/>
    <w:rsid w:val="00EA2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24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167D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67DEB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67D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67DEB"/>
    <w:rPr>
      <w:rFonts w:cs="Times New Roman"/>
    </w:rPr>
  </w:style>
  <w:style w:type="table" w:styleId="TableGrid">
    <w:name w:val="Table Grid"/>
    <w:basedOn w:val="TableNormal"/>
    <w:uiPriority w:val="99"/>
    <w:rsid w:val="00167DE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366A8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78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2</Pages>
  <Words>164</Words>
  <Characters>940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Furkan Pusal</dc:creator>
  <cp:keywords/>
  <dc:description/>
  <cp:lastModifiedBy>edanur</cp:lastModifiedBy>
  <cp:revision>3</cp:revision>
  <dcterms:created xsi:type="dcterms:W3CDTF">2010-11-10T15:27:00Z</dcterms:created>
  <dcterms:modified xsi:type="dcterms:W3CDTF">2011-02-03T20:31:00Z</dcterms:modified>
</cp:coreProperties>
</file>